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B18AB" w14:textId="77777777" w:rsidR="00587737" w:rsidRDefault="00587737" w:rsidP="00587737">
      <w:pPr>
        <w:pStyle w:val="NoSpacing"/>
      </w:pPr>
      <w:r>
        <w:rPr>
          <w:u w:val="single"/>
        </w:rPr>
        <w:t>Thomas MARTON</w:t>
      </w:r>
      <w:r>
        <w:t xml:space="preserve">       </w:t>
      </w:r>
      <w:r>
        <w:t>(fl.1497)</w:t>
      </w:r>
    </w:p>
    <w:p w14:paraId="788E24C5" w14:textId="70B58F2F" w:rsidR="00587737" w:rsidRDefault="00587737" w:rsidP="00587737">
      <w:pPr>
        <w:pStyle w:val="NoSpacing"/>
      </w:pPr>
      <w:r>
        <w:t xml:space="preserve">of York. </w:t>
      </w:r>
      <w:r>
        <w:t>Woollen and linen weaver.</w:t>
      </w:r>
      <w:bookmarkStart w:id="0" w:name="_GoBack"/>
      <w:bookmarkEnd w:id="0"/>
    </w:p>
    <w:p w14:paraId="002592CE" w14:textId="77777777" w:rsidR="00587737" w:rsidRDefault="00587737" w:rsidP="00587737">
      <w:pPr>
        <w:pStyle w:val="NoSpacing"/>
      </w:pPr>
    </w:p>
    <w:p w14:paraId="3C7D986A" w14:textId="77777777" w:rsidR="00587737" w:rsidRDefault="00587737" w:rsidP="00587737">
      <w:pPr>
        <w:pStyle w:val="NoSpacing"/>
      </w:pPr>
    </w:p>
    <w:p w14:paraId="394D0176" w14:textId="77777777" w:rsidR="00587737" w:rsidRDefault="00587737" w:rsidP="00587737">
      <w:pPr>
        <w:pStyle w:val="NoSpacing"/>
      </w:pPr>
      <w:r>
        <w:tab/>
        <w:t>1497</w:t>
      </w:r>
      <w:r>
        <w:tab/>
        <w:t>He became a Freeman.   (R.F.Y. p.221)</w:t>
      </w:r>
    </w:p>
    <w:p w14:paraId="5A3DE3C2" w14:textId="77777777" w:rsidR="00587737" w:rsidRDefault="00587737" w:rsidP="00587737">
      <w:pPr>
        <w:pStyle w:val="NoSpacing"/>
      </w:pPr>
    </w:p>
    <w:p w14:paraId="135765CB" w14:textId="77777777" w:rsidR="00587737" w:rsidRDefault="00587737" w:rsidP="00587737">
      <w:pPr>
        <w:pStyle w:val="NoSpacing"/>
      </w:pPr>
    </w:p>
    <w:p w14:paraId="1AE8C7D5" w14:textId="77777777" w:rsidR="00587737" w:rsidRPr="00C22964" w:rsidRDefault="00587737" w:rsidP="00587737">
      <w:pPr>
        <w:pStyle w:val="NoSpacing"/>
      </w:pPr>
      <w:r>
        <w:t>16 November 2019</w:t>
      </w:r>
    </w:p>
    <w:p w14:paraId="4FC696FB" w14:textId="6F46FADC" w:rsidR="006B2F86" w:rsidRPr="00587737" w:rsidRDefault="00587737" w:rsidP="00E71FC3">
      <w:pPr>
        <w:pStyle w:val="NoSpacing"/>
      </w:pPr>
    </w:p>
    <w:sectPr w:rsidR="006B2F86" w:rsidRPr="005877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930AD" w14:textId="77777777" w:rsidR="00587737" w:rsidRDefault="00587737" w:rsidP="00E71FC3">
      <w:pPr>
        <w:spacing w:after="0" w:line="240" w:lineRule="auto"/>
      </w:pPr>
      <w:r>
        <w:separator/>
      </w:r>
    </w:p>
  </w:endnote>
  <w:endnote w:type="continuationSeparator" w:id="0">
    <w:p w14:paraId="191531F5" w14:textId="77777777" w:rsidR="00587737" w:rsidRDefault="005877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C15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AF912" w14:textId="77777777" w:rsidR="00587737" w:rsidRDefault="00587737" w:rsidP="00E71FC3">
      <w:pPr>
        <w:spacing w:after="0" w:line="240" w:lineRule="auto"/>
      </w:pPr>
      <w:r>
        <w:separator/>
      </w:r>
    </w:p>
  </w:footnote>
  <w:footnote w:type="continuationSeparator" w:id="0">
    <w:p w14:paraId="76B8B2AD" w14:textId="77777777" w:rsidR="00587737" w:rsidRDefault="005877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37"/>
    <w:rsid w:val="001A7C09"/>
    <w:rsid w:val="00577BD5"/>
    <w:rsid w:val="0058773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C744A"/>
  <w15:chartTrackingRefBased/>
  <w15:docId w15:val="{BE6709E9-4588-475F-9D6C-1F07D816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2019-11-16T21:18:00Z</dcterms:created>
  <dcterms:modified xsi:type="dcterms:W3CDTF">2019-11-16T21:19:00Z</dcterms:modified>
</cp:coreProperties>
</file>